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2A379D" w:rsidP="002A379D" w:rsidRDefault="002A379D" w14:paraId="27A8D46C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2A379D" w:rsidP="002A379D" w:rsidRDefault="002A379D" w14:paraId="12EA06DC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2A379D" w:rsidP="002A379D" w:rsidRDefault="002A379D" w14:paraId="3715CE4F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2A379D" w:rsidP="002A379D" w:rsidRDefault="002A379D" w14:paraId="5A9882DE" w14:textId="3D5C603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5110E3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56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5110E3">
        <w:rPr>
          <w:rFonts w:ascii="Arial" w:hAnsi="Arial" w:cs="Arial"/>
        </w:rPr>
        <w:t>15</w:t>
      </w:r>
    </w:p>
    <w:p w:rsidR="002A379D" w:rsidP="002A379D" w:rsidRDefault="002A379D" w14:paraId="27E15425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C5296B" w:rsidP="002A379D" w:rsidRDefault="00C5296B" w14:paraId="063C8F66" w14:textId="77777777">
      <w:pPr>
        <w:spacing w:line="240" w:lineRule="atLeast"/>
        <w:rPr>
          <w:rFonts w:ascii="Arial" w:hAnsi="Arial" w:cs="Arial"/>
        </w:rPr>
      </w:pPr>
    </w:p>
    <w:p w:rsidRPr="00967383" w:rsidR="002A379D" w:rsidP="002A379D" w:rsidRDefault="002A379D" w14:paraId="0A65CC96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2A379D" w:rsidR="002A379D" w:rsidP="002A379D" w:rsidRDefault="002A379D" w14:paraId="7E66525B" w14:textId="7DE9FD06">
      <w:pPr>
        <w:spacing w:line="240" w:lineRule="atLeast"/>
        <w:jc w:val="center"/>
        <w:rPr>
          <w:rFonts w:ascii="Arial" w:hAnsi="Arial" w:cs="Arial"/>
        </w:rPr>
      </w:pPr>
      <w:r w:rsidRPr="002A379D">
        <w:rPr>
          <w:rFonts w:ascii="Arial" w:hAnsi="Arial" w:cs="Arial"/>
        </w:rPr>
        <w:t>Od 19. ožujka 2026.</w:t>
      </w:r>
    </w:p>
    <w:p w:rsidRPr="00967383" w:rsidR="002A379D" w:rsidP="002A379D" w:rsidRDefault="002A379D" w14:paraId="36727248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2A379D" w:rsidP="002A379D" w:rsidRDefault="002A379D" w14:paraId="5F970C7F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2A379D" w:rsidP="002A379D" w:rsidRDefault="002A379D" w14:paraId="40C743E5" w14:textId="17E4A35C">
      <w:pPr>
        <w:spacing w:line="240" w:lineRule="atLeast"/>
        <w:jc w:val="center"/>
        <w:rPr>
          <w:rFonts w:ascii="Arial" w:hAnsi="Arial" w:cs="Arial"/>
        </w:rPr>
      </w:pPr>
      <w:bookmarkStart w:name="_Hlk224819521" w:id="0"/>
      <w:r w:rsidRPr="002A379D">
        <w:rPr>
          <w:rFonts w:ascii="Arial" w:hAnsi="Arial" w:cs="Arial"/>
        </w:rPr>
        <w:t>I.M.V.E.S. d.o.o.</w:t>
      </w:r>
      <w:bookmarkEnd w:id="0"/>
      <w:r w:rsidRPr="002A379D">
        <w:rPr>
          <w:rFonts w:ascii="Arial" w:hAnsi="Arial" w:cs="Arial"/>
        </w:rPr>
        <w:t xml:space="preserve">, Buzet, </w:t>
      </w:r>
      <w:proofErr w:type="spellStart"/>
      <w:r w:rsidRPr="002A379D">
        <w:rPr>
          <w:rFonts w:ascii="Arial" w:hAnsi="Arial" w:cs="Arial"/>
        </w:rPr>
        <w:t>Črnci</w:t>
      </w:r>
      <w:proofErr w:type="spellEnd"/>
      <w:r w:rsidRPr="002A379D">
        <w:rPr>
          <w:rFonts w:ascii="Arial" w:hAnsi="Arial" w:cs="Arial"/>
        </w:rPr>
        <w:t xml:space="preserve"> 74 2, OIB: 33278315846</w:t>
      </w:r>
    </w:p>
    <w:p w:rsidR="00C5296B" w:rsidP="002A379D" w:rsidRDefault="00C5296B" w14:paraId="6521251D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967383" w:rsidR="002A379D" w:rsidP="002A379D" w:rsidRDefault="002A379D" w14:paraId="37848747" w14:textId="5C55DD8C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2A379D" w:rsidP="002A379D" w:rsidRDefault="002A379D" w14:paraId="72467586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2A379D" w:rsidP="002A379D" w:rsidRDefault="002A379D" w14:paraId="14178181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2A379D" w:rsidP="002A379D" w:rsidRDefault="002A379D" w14:paraId="64CFF406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2A379D" w:rsidP="002A379D" w:rsidRDefault="002A379D" w14:paraId="18D172EF" w14:textId="77777777">
      <w:pPr>
        <w:spacing w:line="240" w:lineRule="atLeast"/>
        <w:jc w:val="both"/>
        <w:rPr>
          <w:rFonts w:ascii="Arial" w:hAnsi="Arial" w:cs="Arial"/>
        </w:rPr>
      </w:pPr>
    </w:p>
    <w:p w:rsidRPr="002A379D" w:rsidR="002A379D" w:rsidP="002A379D" w:rsidRDefault="002A379D" w14:paraId="3632EBC1" w14:textId="6514E2F2">
      <w:pPr>
        <w:spacing w:line="240" w:lineRule="atLeast"/>
        <w:jc w:val="both"/>
        <w:rPr>
          <w:rFonts w:ascii="Arial" w:hAnsi="Arial" w:cs="Arial"/>
        </w:rPr>
      </w:pPr>
      <w:r w:rsidRPr="002A379D">
        <w:rPr>
          <w:rFonts w:ascii="Arial" w:hAnsi="Arial" w:cs="Arial"/>
        </w:rPr>
        <w:t>Početak u 13:15 sati. Ročište je javno.</w:t>
      </w:r>
    </w:p>
    <w:p w:rsidRPr="00967383" w:rsidR="002A379D" w:rsidP="002A379D" w:rsidRDefault="002A379D" w14:paraId="5A8B160A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907795" w:rsidR="002A379D" w:rsidP="002A379D" w:rsidRDefault="002A379D" w14:paraId="24D9700D" w14:textId="77777777">
      <w:pPr>
        <w:spacing w:line="240" w:lineRule="atLeast"/>
        <w:jc w:val="both"/>
        <w:rPr>
          <w:rFonts w:ascii="Arial" w:hAnsi="Arial" w:cs="Arial"/>
        </w:rPr>
      </w:pPr>
      <w:r w:rsidRPr="00907795">
        <w:rPr>
          <w:rFonts w:ascii="Arial" w:hAnsi="Arial" w:cs="Arial"/>
        </w:rPr>
        <w:t>- Za predlagatelja: nitko</w:t>
      </w:r>
    </w:p>
    <w:p w:rsidRPr="00907795" w:rsidR="002A379D" w:rsidP="002A379D" w:rsidRDefault="002A379D" w14:paraId="44AC6436" w14:textId="37ACC945">
      <w:pPr>
        <w:spacing w:line="240" w:lineRule="atLeast"/>
        <w:jc w:val="both"/>
        <w:rPr>
          <w:rFonts w:ascii="Arial" w:hAnsi="Arial" w:cs="Arial"/>
        </w:rPr>
      </w:pPr>
      <w:r w:rsidRPr="00907795">
        <w:rPr>
          <w:rFonts w:ascii="Arial" w:hAnsi="Arial" w:cs="Arial"/>
        </w:rPr>
        <w:t xml:space="preserve">- Za dužnika: </w:t>
      </w:r>
      <w:r w:rsidRPr="00907795" w:rsidR="00907795">
        <w:rPr>
          <w:rFonts w:ascii="Arial" w:hAnsi="Arial" w:cs="Arial"/>
        </w:rPr>
        <w:t>nitko</w:t>
      </w:r>
    </w:p>
    <w:p w:rsidR="002A379D" w:rsidP="002A379D" w:rsidRDefault="002A379D" w14:paraId="248D3C04" w14:textId="77777777">
      <w:pPr>
        <w:spacing w:line="240" w:lineRule="atLeast"/>
        <w:jc w:val="both"/>
        <w:rPr>
          <w:rFonts w:ascii="Arial" w:hAnsi="Arial" w:cs="Arial"/>
        </w:rPr>
      </w:pPr>
    </w:p>
    <w:p w:rsidRPr="00967383" w:rsidR="00C5296B" w:rsidP="002A379D" w:rsidRDefault="00C5296B" w14:paraId="7C89F897" w14:textId="77777777">
      <w:pPr>
        <w:spacing w:line="240" w:lineRule="atLeast"/>
        <w:jc w:val="both"/>
        <w:rPr>
          <w:rFonts w:ascii="Arial" w:hAnsi="Arial" w:cs="Arial"/>
        </w:rPr>
      </w:pPr>
    </w:p>
    <w:p w:rsidRPr="002A379D" w:rsidR="002A379D" w:rsidP="002A379D" w:rsidRDefault="002A379D" w14:paraId="59443B78" w14:textId="2E5AA418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2A379D">
        <w:rPr>
          <w:rFonts w:ascii="Arial" w:hAnsi="Arial" w:cs="Arial"/>
        </w:rPr>
        <w:t>objavljeno na e-Oglasnoj ploči sudova dana 16.2.2026.</w:t>
      </w:r>
    </w:p>
    <w:p w:rsidR="002A379D" w:rsidP="00C5296B" w:rsidRDefault="002A379D" w14:paraId="6C9215B9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967383" w:rsidR="00C5296B" w:rsidP="002A379D" w:rsidRDefault="00C5296B" w14:paraId="10D2B7DB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="00C5296B" w:rsidP="002A379D" w:rsidRDefault="002A379D" w14:paraId="6066F01C" w14:textId="3DFA4C95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</w:t>
      </w:r>
      <w:r w:rsidR="00C5296B">
        <w:rPr>
          <w:rFonts w:ascii="Arial" w:hAnsi="Arial" w:cs="Arial"/>
          <w:bCs w:val="false"/>
        </w:rPr>
        <w:t xml:space="preserve">je </w:t>
      </w:r>
      <w:r w:rsidRPr="00303B02">
        <w:rPr>
          <w:rFonts w:ascii="Arial" w:hAnsi="Arial" w:cs="Arial"/>
          <w:bCs w:val="false"/>
        </w:rPr>
        <w:t xml:space="preserve">zastupnik dužnika po zakonu </w:t>
      </w:r>
      <w:r w:rsidR="00C5296B">
        <w:rPr>
          <w:rFonts w:ascii="Arial" w:hAnsi="Arial" w:cs="Arial"/>
          <w:bCs w:val="false"/>
        </w:rPr>
        <w:t>preminuo 11.2.2026.</w:t>
      </w:r>
    </w:p>
    <w:p w:rsidRPr="00303B02" w:rsidR="002A379D" w:rsidP="002A379D" w:rsidRDefault="002A379D" w14:paraId="43A04D36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2A379D" w:rsidP="002A379D" w:rsidRDefault="002A379D" w14:paraId="77BEDEB0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2A379D" w:rsidP="002A379D" w:rsidRDefault="002A379D" w14:paraId="7072107A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2A379D" w:rsidP="002A379D" w:rsidRDefault="002A379D" w14:paraId="62EF12FA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2A379D" w:rsidP="002A379D" w:rsidRDefault="002A379D" w14:paraId="08B7E80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2A379D" w:rsidP="002A379D" w:rsidRDefault="002A379D" w14:paraId="124C000D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2A379D" w:rsidP="002A379D" w:rsidRDefault="002A379D" w14:paraId="08AAA11B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2A379D" w:rsidP="002A379D" w:rsidRDefault="002A379D" w14:paraId="14F34CFF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2A379D" w:rsidP="002A379D" w:rsidRDefault="002A379D" w14:paraId="54DD915A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2A379D" w:rsidP="002A379D" w:rsidRDefault="002A379D" w14:paraId="531E04CF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2A379D" w:rsidP="005110E3" w:rsidRDefault="002A379D" w14:paraId="0D8F9DD2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2A379D" w:rsidP="002A379D" w:rsidRDefault="002A379D" w14:paraId="59A6483F" w14:textId="57DBA7C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C5296B">
        <w:rPr>
          <w:rFonts w:ascii="Arial" w:hAnsi="Arial" w:cs="Arial"/>
        </w:rPr>
        <w:t>13</w:t>
      </w:r>
      <w:r w:rsidRPr="00967383">
        <w:rPr>
          <w:rFonts w:ascii="Arial" w:hAnsi="Arial" w:cs="Arial"/>
        </w:rPr>
        <w:t>:</w:t>
      </w:r>
      <w:r w:rsidR="00C5296B">
        <w:rPr>
          <w:rFonts w:ascii="Arial" w:hAnsi="Arial" w:cs="Arial"/>
        </w:rPr>
        <w:t>23</w:t>
      </w:r>
      <w:r w:rsidRPr="00967383">
        <w:rPr>
          <w:rFonts w:ascii="Arial" w:hAnsi="Arial" w:cs="Arial"/>
        </w:rPr>
        <w:t xml:space="preserve"> sati.</w:t>
      </w:r>
    </w:p>
    <w:p w:rsidRPr="00967383" w:rsidR="002A379D" w:rsidP="002A379D" w:rsidRDefault="002A379D" w14:paraId="5B2E7340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2A379D" w:rsidP="002A379D" w:rsidRDefault="002A379D" w14:paraId="76B2D825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2A379D" w:rsidP="002A379D" w:rsidRDefault="002A379D" w14:paraId="461AFAA7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2A379D" w:rsidP="002A379D" w:rsidRDefault="002A379D" w14:paraId="140EB236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2A379D" w:rsidP="002A379D" w:rsidRDefault="002A379D" w14:paraId="12D7776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2A379D" w:rsidP="002A379D" w:rsidRDefault="002A379D" w14:paraId="6F0D0761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C5296B" w:rsidRDefault="002A379D" w14:paraId="05D63ED0" w14:textId="4EEFD49B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sectPr w:rsidR="00196733" w:rsidSect="00C5296B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379D" w:rsidP="002A379D" w:rsidRDefault="002A379D" w14:paraId="593C7905" w14:textId="77777777">
      <w:r>
        <w:separator/>
      </w:r>
    </w:p>
  </w:endnote>
  <w:endnote w:type="continuationSeparator" w:id="0">
    <w:p w:rsidR="002A379D" w:rsidP="002A379D" w:rsidRDefault="002A379D" w14:paraId="47C9C2E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379D" w:rsidP="002A379D" w:rsidRDefault="002A379D" w14:paraId="02188C36" w14:textId="77777777">
      <w:r>
        <w:separator/>
      </w:r>
    </w:p>
  </w:footnote>
  <w:footnote w:type="continuationSeparator" w:id="0">
    <w:p w:rsidR="002A379D" w:rsidP="002A379D" w:rsidRDefault="002A379D" w14:paraId="7274DD8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2A379D" w:rsidRDefault="002A379D" w14:paraId="07BF267B" w14:textId="08AD9E9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</w:t>
        </w:r>
        <w:r w:rsidR="005110E3">
          <w:rPr>
            <w:rFonts w:ascii="Arial" w:hAnsi="Arial" w:cs="Arial"/>
          </w:rPr>
          <w:t xml:space="preserve"> </w:t>
        </w:r>
        <w:r w:rsidRPr="00967383">
          <w:rPr>
            <w:rFonts w:ascii="Arial" w:hAnsi="Arial" w:cs="Arial"/>
          </w:rPr>
          <w:t>St-</w:t>
        </w:r>
        <w:r>
          <w:rPr>
            <w:rFonts w:ascii="Arial" w:hAnsi="Arial" w:cs="Arial"/>
          </w:rPr>
          <w:t>56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5110E3">
          <w:rPr>
            <w:rFonts w:ascii="Arial" w:hAnsi="Arial" w:cs="Arial"/>
          </w:rPr>
          <w:t>15</w:t>
        </w:r>
      </w:p>
    </w:sdtContent>
  </w:sdt>
  <w:p w:rsidR="002A379D" w:rsidRDefault="002A379D" w14:paraId="4B34025E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79D"/>
    <w:rsid w:val="000B6A64"/>
    <w:rsid w:val="00196733"/>
    <w:rsid w:val="002A379D"/>
    <w:rsid w:val="005110E3"/>
    <w:rsid w:val="00626376"/>
    <w:rsid w:val="008C2355"/>
    <w:rsid w:val="00907795"/>
    <w:rsid w:val="009F5EF4"/>
    <w:rsid w:val="00BD03D3"/>
    <w:rsid w:val="00C5296B"/>
    <w:rsid w:val="00D520ED"/>
    <w:rsid w:val="00E851ED"/>
    <w:rsid w:val="00F4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F882C6C"/>
  <w15:docId w15:val="{C57EA65C-A778-46C6-87C8-83206B6D0C3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A379D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A379D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A379D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A379D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A379D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A379D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A379D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A379D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A379D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A379D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A379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A379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A379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A379D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2A379D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2A379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A379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A379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A379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A379D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2A379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A379D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2A3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A379D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2A379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A379D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2A379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A379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A379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A379D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2A379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2A379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A379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A379D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379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A379D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03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03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03D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03D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03D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2026.</izvorni_sadrzaj>
    <derivirana_varijabla naziv="DomainObject.StvarniPocetakDatum_1">19. ožujka 2026.</derivirana_varijabla>
  </DomainObject.StvarniPocetakDatum>
  <DomainObject.StvarniZavrsetakDatum>
    <izvorni_sadrzaj>19. ožujka 2026.</izvorni_sadrzaj>
    <derivirana_varijabla naziv="DomainObject.StvarniZavrsetakDatum_1">19. ožujka 2026.</derivirana_varijabla>
  </DomainObject.StvarniZavrsetakDatum>
  <DomainObject.PlaniraniZavrsetakDatum>
    <izvorni_sadrzaj>19. ožujka 2026.</izvorni_sadrzaj>
    <derivirana_varijabla naziv="DomainObject.PlaniraniZavrsetakDatum_1">19. ožujka 2026.</derivirana_varijabla>
  </DomainObject.PlaniraniZavrsetakDatum>
  <DomainObject.PlaniraniPocetakDatum>
    <izvorni_sadrzaj>19. ožujka 2026.</izvorni_sadrzaj>
    <derivirana_varijabla naziv="DomainObject.PlaniraniPocetakDatum_1">19. ožujka 2026.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13:23</izvorni_sadrzaj>
    <derivirana_varijabla naziv="DomainObject.StvarniZavrsetakVrijeme_1">13:23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2026.</izvorni_sadrzaj>
    <derivirana_varijabla naziv="DomainObject.Zapisnik.DatumKreiranja_1">19.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St-56/2026-15</izvorni_sadrzaj>
    <derivirana_varijabla naziv="DomainObject.Zapisnik.Oznaka_1">St-56/2026-15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2026.</izvorni_sadrzaj>
    <derivirana_varijabla naziv="DomainObject.Predmet.DatumIzradeOptuznogAkta_1">12. veljače 2026.</derivirana_varijabla>
  </DomainObject.Predmet.DatumIzradeOptuznogAkta>
  <DomainObject.Predmet.DatumIzradeOptuznogAktaFormated>
    <izvorni_sadrzaj>12.2.2026.</izvorni_sadrzaj>
    <derivirana_varijabla naziv="DomainObject.Predmet.DatumIzradeOptuznogAktaFormated_1">12.2.2026.</derivirana_varijabla>
  </DomainObject.Predmet.DatumIzradeOptuznogAktaFormated>
  <DomainObject.Predmet.DatumOsnivanja>
    <izvorni_sadrzaj>12. veljače 2026.</izvorni_sadrzaj>
    <derivirana_varijabla naziv="DomainObject.Predmet.DatumOsnivanja_1">12.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2026.</izvorni_sadrzaj>
    <derivirana_varijabla naziv="DomainObject.Predmet.DatumPrimitkaOptuznogAkta_1">12.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St-56/2026</izvorni_sadrzaj>
    <derivirana_varijabla naziv="DomainObject.Predmet.OznakaBroj_1">St-56/2026</derivirana_varijabla>
  </DomainObject.Predmet.OznakaBroj>
  <DomainObject.Predmet.OznakaBrojOptuznogAkta>
    <izvorni_sadrzaj>04-06-26-553</izvorni_sadrzaj>
    <derivirana_varijabla naziv="DomainObject.Predmet.OznakaBrojOptuznogAkta_1">04-06-26-553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I.M.V.E.S. d.o.o., BUZET</izvorni_sadrzaj>
    <derivirana_varijabla naziv="DomainObject.Predmet.ProtustrankaFormated_1">  I.M.V.E.S. d.o.o., BUZET</derivirana_varijabla>
  </DomainObject.Predmet.ProtustrankaFormated>
  <DomainObject.Predmet.ProtustrankaFormatedOIB>
    <izvorni_sadrzaj>  I.M.V.E.S. d.o.o., BUZET, OIB 33278315846</izvorni_sadrzaj>
    <derivirana_varijabla naziv="DomainObject.Predmet.ProtustrankaFormatedOIB_1">  I.M.V.E.S. d.o.o., BUZET, OIB 33278315846</derivirana_varijabla>
  </DomainObject.Predmet.ProtustrankaFormatedOIB>
  <DomainObject.Predmet.ProtustrankaFormatedWithAdress>
    <izvorni_sadrzaj> I.M.V.E.S. d.o.o., BUZET, ČRNCI 74 2, 52420 Buzet</izvorni_sadrzaj>
    <derivirana_varijabla naziv="DomainObject.Predmet.ProtustrankaFormatedWithAdress_1"> I.M.V.E.S. d.o.o., BUZET, ČRNCI 74 2, 52420 Buzet</derivirana_varijabla>
  </DomainObject.Predmet.ProtustrankaFormatedWithAdress>
  <DomainObject.Predmet.ProtustrankaFormatedWithAdressOIB>
    <izvorni_sadrzaj> I.M.V.E.S. d.o.o., BUZET, OIB 33278315846, ČRNCI 74 2, 52420 Buzet</izvorni_sadrzaj>
    <derivirana_varijabla naziv="DomainObject.Predmet.ProtustrankaFormatedWithAdressOIB_1"> I.M.V.E.S. d.o.o., BUZET, OIB 33278315846, ČRNCI 74 2, 52420 Buzet</derivirana_varijabla>
  </DomainObject.Predmet.ProtustrankaFormatedWithAdressOIB>
  <DomainObject.Predmet.ProtustrankaWithAdress>
    <izvorni_sadrzaj>I.M.V.E.S. d.o.o., BUZET ČRNCI 74 2, 52420 Buzet</izvorni_sadrzaj>
    <derivirana_varijabla naziv="DomainObject.Predmet.ProtustrankaWithAdress_1">I.M.V.E.S. d.o.o., BUZET ČRNCI 74 2, 52420 Buzet</derivirana_varijabla>
  </DomainObject.Predmet.ProtustrankaWithAdress>
  <DomainObject.Predmet.ProtustrankaWithAdressOIB>
    <izvorni_sadrzaj>I.M.V.E.S. d.o.o., BUZET, OIB 33278315846, ČRNCI 74 2, 52420 Buzet</izvorni_sadrzaj>
    <derivirana_varijabla naziv="DomainObject.Predmet.ProtustrankaWithAdressOIB_1">I.M.V.E.S. d.o.o., BUZET, OIB 33278315846, ČRNCI 74 2, 52420 Buzet</derivirana_varijabla>
  </DomainObject.Predmet.ProtustrankaWithAdressOIB>
  <DomainObject.Predmet.ProtustrankaNazivFormated>
    <izvorni_sadrzaj>I.M.V.E.S. d.o.o., BUZET</izvorni_sadrzaj>
    <derivirana_varijabla naziv="DomainObject.Predmet.ProtustrankaNazivFormated_1">I.M.V.E.S. d.o.o., BUZET</derivirana_varijabla>
  </DomainObject.Predmet.ProtustrankaNazivFormated>
  <DomainObject.Predmet.ProtustrankaNazivFormatedOIB>
    <izvorni_sadrzaj>I.M.V.E.S. d.o.o., BUZET, OIB 33278315846</izvorni_sadrzaj>
    <derivirana_varijabla naziv="DomainObject.Predmet.ProtustrankaNazivFormatedOIB_1">I.M.V.E.S. d.o.o., BUZET, OIB 33278315846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2831.36</izvorni_sadrzaj>
    <derivirana_varijabla naziv="DomainObject.Predmet.TrenutnaVrijednost_1">2831.36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I.M.V.E.S. d.o.o., BUZET</item>
    </izvorni_sadrzaj>
    <derivirana_varijabla naziv="DomainObject.Predmet.ProtuStrankaListFormated_1">
      <item>I.M.V.E.S. d.o.o., BUZET</item>
    </derivirana_varijabla>
  </DomainObject.Predmet.ProtuStrankaListFormated>
  <DomainObject.Predmet.ProtuStrankaListFormatedOIB>
    <izvorni_sadrzaj>
      <item>I.M.V.E.S. d.o.o., BUZET, OIB 33278315846</item>
    </izvorni_sadrzaj>
    <derivirana_varijabla naziv="DomainObject.Predmet.ProtuStrankaListFormatedOIB_1">
      <item>I.M.V.E.S. d.o.o., BUZET, OIB 33278315846</item>
    </derivirana_varijabla>
  </DomainObject.Predmet.ProtuStrankaListFormatedOIB>
  <DomainObject.Predmet.ProtuStrankaListFormatedWithAdress>
    <izvorni_sadrzaj>
      <item>I.M.V.E.S. d.o.o., BUZET, ČRNCI 74 2, 52420 Buzet</item>
    </izvorni_sadrzaj>
    <derivirana_varijabla naziv="DomainObject.Predmet.ProtuStrankaListFormatedWithAdress_1">
      <item>I.M.V.E.S. d.o.o., BUZET, ČRNCI 74 2, 52420 Buzet</item>
    </derivirana_varijabla>
  </DomainObject.Predmet.ProtuStrankaListFormatedWithAdress>
  <DomainObject.Predmet.ProtuStrankaListFormatedWithAdressOIB>
    <izvorni_sadrzaj>
      <item>I.M.V.E.S. d.o.o., BUZET, OIB 33278315846, ČRNCI 74 2, 52420 Buzet</item>
    </izvorni_sadrzaj>
    <derivirana_varijabla naziv="DomainObject.Predmet.ProtuStrankaListFormatedWithAdressOIB_1">
      <item>I.M.V.E.S. d.o.o., BUZET, OIB 33278315846, ČRNCI 74 2, 52420 Buzet</item>
    </derivirana_varijabla>
  </DomainObject.Predmet.ProtuStrankaListFormatedWithAdressOIB>
  <DomainObject.Predmet.ProtuStrankaListNazivFormated>
    <izvorni_sadrzaj>
      <item>I.M.V.E.S. d.o.o., BUZET</item>
    </izvorni_sadrzaj>
    <derivirana_varijabla naziv="DomainObject.Predmet.ProtuStrankaListNazivFormated_1">
      <item>I.M.V.E.S. d.o.o., BUZET</item>
    </derivirana_varijabla>
  </DomainObject.Predmet.ProtuStrankaListNazivFormated>
  <DomainObject.Predmet.ProtuStrankaListNazivFormatedOIB>
    <izvorni_sadrzaj>
      <item>I.M.V.E.S. d.o.o., BUZET, OIB 33278315846</item>
    </izvorni_sadrzaj>
    <derivirana_varijabla naziv="DomainObject.Predmet.ProtuStrankaListNazivFormatedOIB_1">
      <item>I.M.V.E.S. d.o.o., BUZET, OIB 33278315846</item>
    </derivirana_varijabla>
  </DomainObject.Predmet.ProtuStrankaListNazivFormatedOIB>
  <DomainObject.Predmet.OstaliListFormated>
    <izvorni_sadrzaj>
      <item>Igor Vodopija</item>
    </izvorni_sadrzaj>
    <derivirana_varijabla naziv="DomainObject.Predmet.OstaliListFormated_1">
      <item>Igor Vodopija</item>
    </derivirana_varijabla>
  </DomainObject.Predmet.OstaliListFormated>
  <DomainObject.Predmet.OstaliListFormatedOIB>
    <izvorni_sadrzaj>
      <item>Igor Vodopija, OIB 66888114652</item>
    </izvorni_sadrzaj>
    <derivirana_varijabla naziv="DomainObject.Predmet.OstaliListFormatedOIB_1">
      <item>Igor Vodopija, OIB 66888114652</item>
    </derivirana_varijabla>
  </DomainObject.Predmet.OstaliListFormatedOIB>
  <DomainObject.Predmet.OstaliListFormatedWithAdress>
    <izvorni_sadrzaj>
      <item>Igor Vodopija, Črnci 74/2, 52420 Štrped</item>
    </izvorni_sadrzaj>
    <derivirana_varijabla naziv="DomainObject.Predmet.OstaliListFormatedWithAdress_1">
      <item>Igor Vodopija, Črnci 74/2, 52420 Štrped</item>
    </derivirana_varijabla>
  </DomainObject.Predmet.OstaliListFormatedWithAdress>
  <DomainObject.Predmet.OstaliListFormatedWithAdressOIB>
    <izvorni_sadrzaj>
      <item>Igor Vodopija, OIB 66888114652, Črnci 74/2, 52420 Štrped</item>
    </izvorni_sadrzaj>
    <derivirana_varijabla naziv="DomainObject.Predmet.OstaliListFormatedWithAdressOIB_1">
      <item>Igor Vodopija, OIB 66888114652, Črnci 74/2, 52420 Štrped</item>
    </derivirana_varijabla>
  </DomainObject.Predmet.OstaliListFormatedWithAdressOIB>
  <DomainObject.Predmet.OstaliListNazivFormated>
    <izvorni_sadrzaj>
      <item>Igor Vodopija</item>
    </izvorni_sadrzaj>
    <derivirana_varijabla naziv="DomainObject.Predmet.OstaliListNazivFormated_1">
      <item>Igor Vodopija</item>
    </derivirana_varijabla>
  </DomainObject.Predmet.OstaliListNazivFormated>
  <DomainObject.Predmet.OstaliListNazivFormatedOIB>
    <izvorni_sadrzaj>
      <item>Igor Vodopija, OIB 66888114652</item>
    </izvorni_sadrzaj>
    <derivirana_varijabla naziv="DomainObject.Predmet.OstaliListNazivFormatedOIB_1">
      <item>Igor Vodopija, OIB 66888114652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2026.</izvorni_sadrzaj>
    <derivirana_varijabla naziv="DomainObject.Datum_1">19. ožujka 2026.</derivirana_varijabla>
  </DomainObject.Datum>
  <DomainObject.PoslovniBrojDokumenta>
    <izvorni_sadrzaj>St-56/2026-15</izvorni_sadrzaj>
    <derivirana_varijabla naziv="DomainObject.PoslovniBrojDokumenta_1">St-56/2026-15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I.M.V.E.S. d.o.o., BUZET</izvorni_sadrzaj>
    <derivirana_varijabla naziv="DomainObject.Predmet.ProtustrankaIDrugi_1">I.M.V.E.S. d.o.o., BUZET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I.M.V.E.S. d.o.o., BUZET, OIB 33278315846, ČRNCI 74 2, 52420 Buzet</izvorni_sadrzaj>
    <derivirana_varijabla naziv="DomainObject.Predmet.ProtustrankaIDrugiAdressOIB_1">I.M.V.E.S. d.o.o., BUZET, OIB 33278315846, ČRNCI 74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I.M.V.E.S. d.o.o., BUZET</item>
      <item>Financijska agencija (FINA)</item>
      <item>ERSTE&amp;STEIERMÄRKISCHE BANKA dioničko društvo</item>
      <item>Igor Vodopija</item>
    </izvorni_sadrzaj>
    <derivirana_varijabla naziv="DomainObject.Predmet.SudioniciListNaziv_1">
      <item>I.M.V.E.S. d.o.o., BUZET</item>
      <item>Financijska agencija (FINA)</item>
      <item>ERSTE&amp;STEIERMÄRKISCHE BANKA dioničko društvo</item>
      <item>Igor Vodopija</item>
    </derivirana_varijabla>
  </DomainObject.Predmet.SudioniciListNaziv>
  <DomainObject.Predmet.SudioniciListAdressOIB>
    <izvorni_sadrzaj>
      <item>I.M.V.E.S. d.o.o., BUZET, OIB 33278315846, ČRNCI 74 2,52420 Buzet</item>
      <item>Financijska agencija (FINA), OIB 85821130368, GIARDINI 5,52100 Pula</item>
      <item>ERSTE&amp;STEIERMÄRKISCHE BANKA dioničko društvo, OIB 23057039320, Jadranski trg 3a,51000 Rijeka</item>
      <item>Igor Vodopija, OIB 66888114652, Črnci 74/2,52420 Štrped</item>
    </izvorni_sadrzaj>
    <derivirana_varijabla naziv="DomainObject.Predmet.SudioniciListAdressOIB_1">
      <item>I.M.V.E.S. d.o.o., BUZET, OIB 33278315846, ČRNCI 74 2,52420 Buzet</item>
      <item>Financijska agencija (FINA), OIB 85821130368, GIARDINI 5,52100 Pula</item>
      <item>ERSTE&amp;STEIERMÄRKISCHE BANKA dioničko društvo, OIB 23057039320, Jadranski trg 3a,51000 Rijeka</item>
      <item>Igor Vodopija, OIB 66888114652, Črnci 74/2,52420 Štrped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33278315846</item>
      <item>, OIB 85821130368</item>
      <item>, OIB 23057039320</item>
      <item>, OIB 66888114652</item>
    </izvorni_sadrzaj>
    <derivirana_varijabla naziv="DomainObject.Predmet.SudioniciListNazivOIB_1">
      <item>, OIB 33278315846</item>
      <item>, OIB 85821130368</item>
      <item>, OIB 23057039320</item>
      <item>, OIB 66888114652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2026.</izvorni_sadrzaj>
    <derivirana_varijabla naziv="DomainObject.Predmet.DatumPocetkaProcesa_1">12.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138</properties:Words>
  <properties:Characters>737</properties:Characters>
  <properties:Lines>47</properties:Lines>
  <properties:Paragraphs>26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2026-02-16T11:35:00Z</dcterms:created>
  <dc:creator>Jasmina Matika</dc:creator>
  <dc:description/>
  <cp:keywords/>
  <cp:lastModifiedBy>Jasmina Matika</cp:lastModifiedBy>
  <dcterms:modified xmlns:xsi="http://www.w3.org/2001/XMLSchema-instance" xsi:type="dcterms:W3CDTF">2026-03-19T12:45:00Z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St-56/2026-15 / Zapisnik - Ročište radi rasprave o uvjetima za otvaranje steč. post. (St-56-26 -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